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454DB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454DB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454DB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454DB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0636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A30B78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A30B78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06368" w:rsidRPr="00C0636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06368" w:rsidRPr="00C06368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06368" w:rsidRPr="00C06368">
          <w:rPr>
            <w:rStyle w:val="aa"/>
          </w:rPr>
          <w:t xml:space="preserve"> Кабинет эндоскопии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06368" w:rsidRPr="00C06368">
          <w:rPr>
            <w:u w:val="single"/>
          </w:rPr>
          <w:t xml:space="preserve"> 07143/051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06368" w:rsidRPr="00C06368">
          <w:rPr>
            <w:rStyle w:val="aa"/>
          </w:rPr>
          <w:t xml:space="preserve"> Врач-эндоскопист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06368" w:rsidRPr="00C06368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06368" w:rsidRPr="00C0636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454DB2" w:rsidRPr="001D5852" w:rsidTr="00F912F0">
        <w:trPr>
          <w:jc w:val="center"/>
        </w:trPr>
        <w:tc>
          <w:tcPr>
            <w:tcW w:w="4678" w:type="dxa"/>
            <w:vAlign w:val="center"/>
          </w:tcPr>
          <w:p w:rsidR="00454DB2" w:rsidRPr="001D5852" w:rsidRDefault="00454DB2" w:rsidP="00454DB2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454DB2" w:rsidRPr="001D5852" w:rsidRDefault="00454DB2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454DB2" w:rsidRPr="001D5852" w:rsidRDefault="00454DB2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454DB2" w:rsidRPr="001D5852" w:rsidRDefault="00454DB2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454DB2" w:rsidRPr="001D5852" w:rsidRDefault="00454DB2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4DB2" w:rsidRPr="00454DB2" w:rsidRDefault="00B20B7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454DB2" w:rsidRPr="00454DB2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454DB2" w:rsidRPr="00454DB2" w:rsidRDefault="00454DB2" w:rsidP="00AD14A4">
      <w:r w:rsidRPr="00454DB2">
        <w:t>- Руководство по эксплуатации прибора комбинированного ТКА-ПКМ (02) люксметр + яркомер;</w:t>
      </w:r>
    </w:p>
    <w:p w:rsidR="00454DB2" w:rsidRPr="00454DB2" w:rsidRDefault="00454DB2" w:rsidP="00AD14A4">
      <w:r w:rsidRPr="00454DB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454DB2" w:rsidP="00AD14A4">
      <w:r w:rsidRPr="00454DB2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B20B7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71179" w:rsidRPr="001D5852" w:rsidTr="00234932">
        <w:trPr>
          <w:jc w:val="center"/>
        </w:trPr>
        <w:tc>
          <w:tcPr>
            <w:tcW w:w="2969" w:type="dxa"/>
            <w:vAlign w:val="center"/>
          </w:tcPr>
          <w:p w:rsidR="00E71179" w:rsidRPr="001D5852" w:rsidRDefault="00E71179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E71179" w:rsidRPr="001D5852" w:rsidTr="000D1F5B">
        <w:trPr>
          <w:jc w:val="center"/>
        </w:trPr>
        <w:tc>
          <w:tcPr>
            <w:tcW w:w="3237" w:type="dxa"/>
            <w:vAlign w:val="center"/>
          </w:tcPr>
          <w:p w:rsidR="00E71179" w:rsidRPr="00E71179" w:rsidRDefault="00E71179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E71179" w:rsidRPr="001D5852" w:rsidRDefault="00E71179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СанПиН 2.2.1/2.1.1. 1278-03, т.2, п.113</w:t>
            </w:r>
          </w:p>
        </w:tc>
        <w:tc>
          <w:tcPr>
            <w:tcW w:w="1418" w:type="dxa"/>
            <w:vAlign w:val="center"/>
          </w:tcPr>
          <w:p w:rsidR="00E71179" w:rsidRPr="001D5852" w:rsidRDefault="00E71179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71179" w:rsidRPr="00E71179" w:rsidRDefault="00E71179" w:rsidP="00883461">
            <w:pPr>
              <w:pStyle w:val="a8"/>
              <w:rPr>
                <w:b/>
              </w:rPr>
            </w:pPr>
            <w:r w:rsidRPr="00E71179">
              <w:rPr>
                <w:b/>
              </w:rPr>
              <w:t>100</w:t>
            </w:r>
          </w:p>
        </w:tc>
      </w:tr>
      <w:tr w:rsidR="00E71179" w:rsidRPr="001D5852" w:rsidTr="000D1F5B">
        <w:trPr>
          <w:jc w:val="center"/>
        </w:trPr>
        <w:tc>
          <w:tcPr>
            <w:tcW w:w="3237" w:type="dxa"/>
            <w:vAlign w:val="center"/>
          </w:tcPr>
          <w:p w:rsidR="00E71179" w:rsidRPr="00E71179" w:rsidRDefault="00E71179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3</w:t>
            </w:r>
            <w:r w:rsidR="00454DB2">
              <w:t>29</w:t>
            </w:r>
          </w:p>
        </w:tc>
        <w:tc>
          <w:tcPr>
            <w:tcW w:w="1984" w:type="dxa"/>
            <w:vAlign w:val="center"/>
          </w:tcPr>
          <w:p w:rsidR="00E71179" w:rsidRDefault="00E71179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71179" w:rsidRPr="001D5852" w:rsidRDefault="00454DB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71179" w:rsidRPr="00E71179" w:rsidRDefault="00E71179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454DB2" w:rsidRPr="00454DB2">
          <w:rPr>
            <w:bCs/>
          </w:rPr>
          <w:t>-</w:t>
        </w:r>
        <w:r w:rsidR="00454DB2" w:rsidRPr="00454DB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454DB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54DB2" w:rsidTr="00E7117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4DB2" w:rsidRDefault="00454DB2" w:rsidP="00AA46ED">
            <w:pPr>
              <w:pStyle w:val="a8"/>
            </w:pPr>
            <w:r w:rsidRPr="00454DB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54DB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4DB2" w:rsidRDefault="00454DB2" w:rsidP="00AA46ED">
            <w:pPr>
              <w:pStyle w:val="a8"/>
            </w:pPr>
            <w:r w:rsidRPr="00454DB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54DB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4DB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54DB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4DB2" w:rsidRDefault="00454DB2" w:rsidP="00AA46ED">
            <w:pPr>
              <w:pStyle w:val="a8"/>
            </w:pPr>
            <w:r w:rsidRPr="00454DB2">
              <w:t>Митяева Ольга Александровна</w:t>
            </w:r>
          </w:p>
        </w:tc>
      </w:tr>
      <w:tr w:rsidR="00AA46ED" w:rsidRPr="00454DB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54DB2" w:rsidRDefault="00454DB2" w:rsidP="00AA46ED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54DB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54DB2" w:rsidRDefault="00454DB2" w:rsidP="00AA46ED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54DB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54DB2" w:rsidRDefault="00454DB2" w:rsidP="00AA46ED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54DB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54DB2" w:rsidRDefault="00454DB2" w:rsidP="00AA46ED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454DB2" w:rsidTr="00E7117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454DB2" w:rsidRDefault="00454DB2" w:rsidP="00250DF5">
            <w:pPr>
              <w:pStyle w:val="a8"/>
            </w:pPr>
            <w:r w:rsidRPr="00454DB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454DB2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454DB2" w:rsidRDefault="00454DB2" w:rsidP="00250DF5">
            <w:pPr>
              <w:pStyle w:val="a8"/>
            </w:pPr>
            <w:r w:rsidRPr="00454DB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454DB2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454DB2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454DB2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454DB2" w:rsidRDefault="00454DB2" w:rsidP="00250DF5">
            <w:pPr>
              <w:pStyle w:val="a8"/>
            </w:pPr>
            <w:r w:rsidRPr="00454DB2">
              <w:t>Лукичев Дмитрий Олегович</w:t>
            </w:r>
          </w:p>
        </w:tc>
      </w:tr>
      <w:tr w:rsidR="00250DF5" w:rsidRPr="00454DB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454DB2" w:rsidRDefault="00454DB2" w:rsidP="00250DF5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454DB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454DB2" w:rsidRDefault="00454DB2" w:rsidP="00250DF5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454DB2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454DB2" w:rsidRDefault="00454DB2" w:rsidP="00250DF5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454DB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454DB2" w:rsidRDefault="00454DB2" w:rsidP="00250DF5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179" w:rsidRDefault="00E71179" w:rsidP="0076042D">
      <w:pPr>
        <w:pStyle w:val="a9"/>
      </w:pPr>
      <w:r>
        <w:separator/>
      </w:r>
    </w:p>
  </w:endnote>
  <w:endnote w:type="continuationSeparator" w:id="0">
    <w:p w:rsidR="00E71179" w:rsidRDefault="00E7117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0636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B20B7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B20B75" w:rsidRPr="00F912F0">
            <w:rPr>
              <w:rStyle w:val="ad"/>
              <w:sz w:val="20"/>
              <w:szCs w:val="20"/>
            </w:rPr>
            <w:fldChar w:fldCharType="separate"/>
          </w:r>
          <w:r w:rsidR="00C06368">
            <w:rPr>
              <w:rStyle w:val="ad"/>
              <w:noProof/>
              <w:sz w:val="20"/>
              <w:szCs w:val="20"/>
            </w:rPr>
            <w:t>1</w:t>
          </w:r>
          <w:r w:rsidR="00B20B7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06368" w:rsidRPr="00C0636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179" w:rsidRDefault="00E71179" w:rsidP="0076042D">
      <w:pPr>
        <w:pStyle w:val="a9"/>
      </w:pPr>
      <w:r>
        <w:separator/>
      </w:r>
    </w:p>
  </w:footnote>
  <w:footnote w:type="continuationSeparator" w:id="0">
    <w:p w:rsidR="00E71179" w:rsidRDefault="00E7117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5FF033D5CC414E7EA7E955E63953E1A9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1- О "/>
    <w:docVar w:name="oborud" w:val=" Видеостойка Sony, гастровидеоскоп OLYMPUS, бронховидеоскоп OLYMPUS, аспиратор OLYMPUS,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4179715B704D709FE3484D8D0948F4"/>
    <w:docVar w:name="rm_id" w:val="265"/>
    <w:docVar w:name="rm_name" w:val=" Врач-эндоскопист "/>
    <w:docVar w:name="rm_number" w:val=" 07143/05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Моющие средства, физ. раствор "/>
    <w:docVar w:name="version" w:val="51"/>
    <w:docVar w:name="zona_name" w:val="Кабинет"/>
    <w:docVar w:name="zona_time" w:val="100"/>
  </w:docVars>
  <w:rsids>
    <w:rsidRoot w:val="00C81AF7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82CA2"/>
    <w:rsid w:val="001D5852"/>
    <w:rsid w:val="001F4D8D"/>
    <w:rsid w:val="00234932"/>
    <w:rsid w:val="002357F3"/>
    <w:rsid w:val="00250DF5"/>
    <w:rsid w:val="002E55C6"/>
    <w:rsid w:val="00305B2F"/>
    <w:rsid w:val="003360D5"/>
    <w:rsid w:val="00340498"/>
    <w:rsid w:val="00367816"/>
    <w:rsid w:val="003876C3"/>
    <w:rsid w:val="003C24DB"/>
    <w:rsid w:val="00402CAC"/>
    <w:rsid w:val="00444410"/>
    <w:rsid w:val="00454DB2"/>
    <w:rsid w:val="00460275"/>
    <w:rsid w:val="0046216A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D6283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91400"/>
    <w:rsid w:val="008E68DE"/>
    <w:rsid w:val="008F3FC4"/>
    <w:rsid w:val="0090588D"/>
    <w:rsid w:val="0092778A"/>
    <w:rsid w:val="00941EA6"/>
    <w:rsid w:val="009421F1"/>
    <w:rsid w:val="00966004"/>
    <w:rsid w:val="00967790"/>
    <w:rsid w:val="00A10D0A"/>
    <w:rsid w:val="00A12349"/>
    <w:rsid w:val="00A30B78"/>
    <w:rsid w:val="00A31CD6"/>
    <w:rsid w:val="00A91908"/>
    <w:rsid w:val="00A952DF"/>
    <w:rsid w:val="00AA0B50"/>
    <w:rsid w:val="00AA4551"/>
    <w:rsid w:val="00AA46ED"/>
    <w:rsid w:val="00AA4DCC"/>
    <w:rsid w:val="00AC73BF"/>
    <w:rsid w:val="00AD14A4"/>
    <w:rsid w:val="00AD7C32"/>
    <w:rsid w:val="00AF796F"/>
    <w:rsid w:val="00B01B3D"/>
    <w:rsid w:val="00B20B75"/>
    <w:rsid w:val="00BA5029"/>
    <w:rsid w:val="00BC2F3C"/>
    <w:rsid w:val="00C02721"/>
    <w:rsid w:val="00C06368"/>
    <w:rsid w:val="00C81AF7"/>
    <w:rsid w:val="00CE3307"/>
    <w:rsid w:val="00D76DF8"/>
    <w:rsid w:val="00D929B5"/>
    <w:rsid w:val="00DB5302"/>
    <w:rsid w:val="00DD6B1F"/>
    <w:rsid w:val="00E124F4"/>
    <w:rsid w:val="00E36337"/>
    <w:rsid w:val="00E71179"/>
    <w:rsid w:val="00EB72AD"/>
    <w:rsid w:val="00EC37A1"/>
    <w:rsid w:val="00EF3DC4"/>
    <w:rsid w:val="00F76072"/>
    <w:rsid w:val="00F912F0"/>
    <w:rsid w:val="00FB001B"/>
    <w:rsid w:val="00FD2BA8"/>
    <w:rsid w:val="00FF2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12</cp:revision>
  <dcterms:created xsi:type="dcterms:W3CDTF">2016-07-19T12:14:00Z</dcterms:created>
  <dcterms:modified xsi:type="dcterms:W3CDTF">2016-10-18T09:24:00Z</dcterms:modified>
</cp:coreProperties>
</file>